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D5E13" w14:textId="77777777" w:rsidR="00695DA9" w:rsidRPr="00AB1255" w:rsidRDefault="00695DA9" w:rsidP="00DB2BBC">
      <w:pPr>
        <w:rPr>
          <w:sz w:val="22"/>
        </w:rPr>
      </w:pPr>
    </w:p>
    <w:tbl>
      <w:tblPr>
        <w:tblpPr w:leftFromText="141" w:rightFromText="141" w:horzAnchor="margin" w:tblpXSpec="center" w:tblpY="1140"/>
        <w:tblW w:w="85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4"/>
        <w:gridCol w:w="2551"/>
        <w:gridCol w:w="142"/>
        <w:gridCol w:w="1559"/>
        <w:gridCol w:w="2552"/>
        <w:gridCol w:w="8"/>
      </w:tblGrid>
      <w:tr w:rsidR="00270210" w:rsidRPr="00695DA9" w14:paraId="33E284C2" w14:textId="77777777" w:rsidTr="00270210">
        <w:trPr>
          <w:cantSplit/>
          <w:trHeight w:hRule="exact" w:val="883"/>
        </w:trPr>
        <w:tc>
          <w:tcPr>
            <w:tcW w:w="8506" w:type="dxa"/>
            <w:gridSpan w:val="6"/>
          </w:tcPr>
          <w:p w14:paraId="468EDCDD" w14:textId="77777777" w:rsidR="00270210" w:rsidRDefault="00270210" w:rsidP="00270210">
            <w:pPr>
              <w:rPr>
                <w:b/>
                <w:bCs/>
                <w:sz w:val="26"/>
                <w:szCs w:val="26"/>
              </w:rPr>
            </w:pPr>
          </w:p>
          <w:p w14:paraId="71BBDB94" w14:textId="77777777" w:rsidR="00270210" w:rsidRDefault="00270210" w:rsidP="00270210">
            <w:pPr>
              <w:rPr>
                <w:b/>
                <w:bCs/>
                <w:sz w:val="26"/>
                <w:szCs w:val="26"/>
              </w:rPr>
            </w:pPr>
            <w:r w:rsidRPr="0051256D">
              <w:rPr>
                <w:b/>
                <w:bCs/>
                <w:sz w:val="26"/>
                <w:szCs w:val="26"/>
              </w:rPr>
              <w:t>Memo</w:t>
            </w:r>
            <w:r>
              <w:rPr>
                <w:b/>
                <w:bCs/>
                <w:sz w:val="26"/>
                <w:szCs w:val="26"/>
              </w:rPr>
              <w:br/>
            </w:r>
          </w:p>
          <w:p w14:paraId="4EE3C00A" w14:textId="77777777" w:rsidR="00270210" w:rsidRDefault="00270210" w:rsidP="00270210">
            <w:pPr>
              <w:rPr>
                <w:b/>
                <w:bCs/>
                <w:sz w:val="26"/>
                <w:szCs w:val="26"/>
              </w:rPr>
            </w:pPr>
          </w:p>
          <w:p w14:paraId="124B2277" w14:textId="77777777" w:rsidR="00270210" w:rsidRDefault="00270210" w:rsidP="00270210">
            <w:pPr>
              <w:rPr>
                <w:b/>
                <w:bCs/>
                <w:sz w:val="26"/>
                <w:szCs w:val="26"/>
              </w:rPr>
            </w:pPr>
          </w:p>
          <w:p w14:paraId="6775F91C" w14:textId="77777777" w:rsidR="00270210" w:rsidRPr="0051256D" w:rsidRDefault="00270210" w:rsidP="00270210">
            <w:pPr>
              <w:rPr>
                <w:b/>
                <w:bCs/>
                <w:sz w:val="26"/>
                <w:szCs w:val="26"/>
              </w:rPr>
            </w:pPr>
          </w:p>
        </w:tc>
      </w:tr>
      <w:tr w:rsidR="000A478A" w14:paraId="3A637922" w14:textId="77777777" w:rsidTr="00270210">
        <w:trPr>
          <w:gridAfter w:val="1"/>
          <w:wAfter w:w="8" w:type="dxa"/>
          <w:cantSplit/>
        </w:trPr>
        <w:tc>
          <w:tcPr>
            <w:tcW w:w="1694" w:type="dxa"/>
          </w:tcPr>
          <w:p w14:paraId="140BDB4C" w14:textId="77777777" w:rsidR="000A478A" w:rsidRDefault="000A478A" w:rsidP="00270210">
            <w:pPr>
              <w:pStyle w:val="Koptekstklein"/>
            </w:pPr>
            <w:r>
              <w:t>Aan</w:t>
            </w:r>
          </w:p>
        </w:tc>
        <w:tc>
          <w:tcPr>
            <w:tcW w:w="2551" w:type="dxa"/>
          </w:tcPr>
          <w:p w14:paraId="25E8BDC4" w14:textId="77777777" w:rsidR="000A478A" w:rsidRDefault="000A478A" w:rsidP="00270210"/>
        </w:tc>
        <w:tc>
          <w:tcPr>
            <w:tcW w:w="142" w:type="dxa"/>
          </w:tcPr>
          <w:p w14:paraId="6CC4C2CB" w14:textId="77777777" w:rsidR="000A478A" w:rsidRDefault="000A478A" w:rsidP="00270210">
            <w:pPr>
              <w:pStyle w:val="Koptekstklein"/>
            </w:pPr>
          </w:p>
        </w:tc>
        <w:tc>
          <w:tcPr>
            <w:tcW w:w="1559" w:type="dxa"/>
          </w:tcPr>
          <w:p w14:paraId="5371E799" w14:textId="77777777" w:rsidR="000A478A" w:rsidRDefault="0026129C" w:rsidP="00270210">
            <w:pPr>
              <w:pStyle w:val="Koptekstklein"/>
            </w:pPr>
            <w:r>
              <w:t>Eigenaar</w:t>
            </w:r>
          </w:p>
        </w:tc>
        <w:tc>
          <w:tcPr>
            <w:tcW w:w="2552" w:type="dxa"/>
          </w:tcPr>
          <w:sdt>
            <w:sdtPr>
              <w:rPr>
                <w:lang w:eastAsia="nl-NL"/>
              </w:rPr>
              <w:alias w:val="Eigenaar"/>
              <w:tag w:val="Eigenaar"/>
              <w:id w:val="-1609804072"/>
              <w:lock w:val="sdtLocked"/>
              <w:placeholder>
                <w:docPart w:val="80048E56DB4A44B89D8999FFA4DB010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feef5865-a982-42aa-8640-9d4286765ef6' xmlns:ns4='http://schemas.microsoft.com/sharepoint/v4' " w:xpath="/ns0:properties[1]/documentManagement[1]/ns3:Eigenaar[1]/ns3:UserInfo[1]/ns3:DisplayName[1]" w:storeItemID="{73067C5F-36B8-4897-AB29-05E49D0B6468}"/>
              <w:text/>
            </w:sdtPr>
            <w:sdtEndPr/>
            <w:sdtContent>
              <w:p w14:paraId="53CEAA2E" w14:textId="6B00CF67" w:rsidR="000A478A" w:rsidRDefault="00815679" w:rsidP="000A478A">
                <w:pPr>
                  <w:rPr>
                    <w:lang w:eastAsia="nl-NL"/>
                  </w:rPr>
                </w:pPr>
                <w:r>
                  <w:rPr>
                    <w:lang w:eastAsia="nl-NL"/>
                  </w:rPr>
                  <w:t>Bart Schotsman</w:t>
                </w:r>
              </w:p>
            </w:sdtContent>
          </w:sdt>
        </w:tc>
      </w:tr>
      <w:tr w:rsidR="0051256D" w14:paraId="4437E51C" w14:textId="77777777" w:rsidTr="00270210">
        <w:trPr>
          <w:gridAfter w:val="1"/>
          <w:wAfter w:w="8" w:type="dxa"/>
          <w:cantSplit/>
        </w:trPr>
        <w:tc>
          <w:tcPr>
            <w:tcW w:w="1694" w:type="dxa"/>
          </w:tcPr>
          <w:p w14:paraId="152ADFB3" w14:textId="77777777" w:rsidR="0051256D" w:rsidRDefault="0051256D" w:rsidP="00270210">
            <w:pPr>
              <w:pStyle w:val="Koptekstklein"/>
            </w:pPr>
            <w:r>
              <w:t>Datum</w:t>
            </w:r>
          </w:p>
        </w:tc>
        <w:sdt>
          <w:sdtPr>
            <w:alias w:val="Datum"/>
            <w:tag w:val="Datum"/>
            <w:id w:val="58448259"/>
            <w:date>
              <w:dateFormat w:val="d MMMM yyyy"/>
              <w:lid w:val="nl-NL"/>
              <w:storeMappedDataAs w:val="date"/>
              <w:calendar w:val="gregorian"/>
            </w:date>
          </w:sdtPr>
          <w:sdtEndPr/>
          <w:sdtContent>
            <w:tc>
              <w:tcPr>
                <w:tcW w:w="2551" w:type="dxa"/>
              </w:tcPr>
              <w:p w14:paraId="28D4A168" w14:textId="77777777" w:rsidR="0051256D" w:rsidRDefault="0015727C" w:rsidP="00270210">
                <w:r>
                  <w:t xml:space="preserve"> </w:t>
                </w:r>
              </w:p>
            </w:tc>
          </w:sdtContent>
        </w:sdt>
        <w:tc>
          <w:tcPr>
            <w:tcW w:w="142" w:type="dxa"/>
          </w:tcPr>
          <w:p w14:paraId="0040E249" w14:textId="77777777" w:rsidR="0051256D" w:rsidRDefault="0051256D" w:rsidP="00270210">
            <w:pPr>
              <w:pStyle w:val="Koptekstklein"/>
            </w:pPr>
          </w:p>
        </w:tc>
        <w:tc>
          <w:tcPr>
            <w:tcW w:w="1559" w:type="dxa"/>
          </w:tcPr>
          <w:p w14:paraId="5435B348" w14:textId="77777777" w:rsidR="0051256D" w:rsidRDefault="004C52CE" w:rsidP="00270210">
            <w:pPr>
              <w:pStyle w:val="Koptekstklein"/>
            </w:pPr>
            <w:r>
              <w:t>E-mailadres</w:t>
            </w:r>
          </w:p>
        </w:tc>
        <w:tc>
          <w:tcPr>
            <w:tcW w:w="2552" w:type="dxa"/>
          </w:tcPr>
          <w:sdt>
            <w:sdtPr>
              <w:alias w:val="E-mailadres"/>
              <w:tag w:val="E-mailadres"/>
              <w:id w:val="1444725297"/>
              <w:lock w:val="sdtLocked"/>
              <w:placeholder>
                <w:docPart w:val="6004C011E1284860B4A777A2963EB8E3"/>
              </w:placeholder>
              <w:text/>
            </w:sdtPr>
            <w:sdtEndPr/>
            <w:sdtContent>
              <w:p w14:paraId="2B2BA3CE" w14:textId="0AE639E7" w:rsidR="0051256D" w:rsidRDefault="00815679" w:rsidP="00270210">
                <w:r>
                  <w:t>Bart.schotsman@prorail.nl</w:t>
                </w:r>
              </w:p>
            </w:sdtContent>
          </w:sdt>
        </w:tc>
      </w:tr>
      <w:tr w:rsidR="0051256D" w14:paraId="5E792A5C" w14:textId="77777777" w:rsidTr="00270210">
        <w:trPr>
          <w:gridAfter w:val="1"/>
          <w:wAfter w:w="8" w:type="dxa"/>
          <w:cantSplit/>
        </w:trPr>
        <w:tc>
          <w:tcPr>
            <w:tcW w:w="1694" w:type="dxa"/>
          </w:tcPr>
          <w:p w14:paraId="2F5D43C1" w14:textId="77777777" w:rsidR="0051256D" w:rsidRDefault="0051256D" w:rsidP="00270210">
            <w:pPr>
              <w:pStyle w:val="Koptekstklein"/>
            </w:pPr>
            <w:r>
              <w:t>Uw kenmerk</w:t>
            </w:r>
          </w:p>
        </w:tc>
        <w:tc>
          <w:tcPr>
            <w:tcW w:w="2551" w:type="dxa"/>
          </w:tcPr>
          <w:sdt>
            <w:sdtPr>
              <w:alias w:val="Kenmerk"/>
              <w:tag w:val="Kenmerk"/>
              <w:id w:val="-451940839"/>
              <w:placeholder>
                <w:docPart w:val="7DCC98AB5C2A4032A5021DBF83CBDF9A"/>
              </w:placeholder>
              <w:showingPlcHdr/>
              <w:text/>
            </w:sdtPr>
            <w:sdtEndPr/>
            <w:sdtContent>
              <w:p w14:paraId="27FD2220" w14:textId="77777777" w:rsidR="0051256D" w:rsidRPr="00555C6D" w:rsidRDefault="0051256D" w:rsidP="00270210">
                <w:pPr>
                  <w:rPr>
                    <w:spacing w:val="-4"/>
                  </w:rPr>
                </w:pPr>
                <w:r>
                  <w:t xml:space="preserve"> </w:t>
                </w:r>
              </w:p>
            </w:sdtContent>
          </w:sdt>
        </w:tc>
        <w:tc>
          <w:tcPr>
            <w:tcW w:w="142" w:type="dxa"/>
          </w:tcPr>
          <w:p w14:paraId="3512E564" w14:textId="77777777" w:rsidR="0051256D" w:rsidRDefault="0051256D" w:rsidP="00270210">
            <w:pPr>
              <w:pStyle w:val="Koptekstklein"/>
            </w:pPr>
          </w:p>
        </w:tc>
        <w:tc>
          <w:tcPr>
            <w:tcW w:w="1559" w:type="dxa"/>
          </w:tcPr>
          <w:p w14:paraId="30F6F6E9" w14:textId="77777777" w:rsidR="0051256D" w:rsidRDefault="0051256D" w:rsidP="00270210">
            <w:pPr>
              <w:pStyle w:val="Koptekstklein"/>
            </w:pPr>
            <w:r>
              <w:t>Telefoonnummer</w:t>
            </w:r>
          </w:p>
        </w:tc>
        <w:tc>
          <w:tcPr>
            <w:tcW w:w="2552" w:type="dxa"/>
          </w:tcPr>
          <w:sdt>
            <w:sdtPr>
              <w:alias w:val="Telefoonnummer"/>
              <w:tag w:val="Telefoonnummer"/>
              <w:id w:val="-328442818"/>
              <w:lock w:val="sdtLocked"/>
              <w:placeholder>
                <w:docPart w:val="BC0319D990D44C84ACDC27CD93CD8F87"/>
              </w:placeholder>
              <w:showingPlcHdr/>
              <w:text/>
            </w:sdtPr>
            <w:sdtEndPr/>
            <w:sdtContent>
              <w:p w14:paraId="0D6B0A5C" w14:textId="77777777" w:rsidR="0051256D" w:rsidRDefault="0051256D" w:rsidP="00270210">
                <w:r>
                  <w:rPr>
                    <w:rStyle w:val="Tekstvantijdelijkeaanduiding"/>
                  </w:rPr>
                  <w:t xml:space="preserve"> </w:t>
                </w:r>
              </w:p>
            </w:sdtContent>
          </w:sdt>
        </w:tc>
      </w:tr>
      <w:tr w:rsidR="0051256D" w14:paraId="33A6C457" w14:textId="77777777" w:rsidTr="00270210">
        <w:trPr>
          <w:gridAfter w:val="1"/>
          <w:wAfter w:w="8" w:type="dxa"/>
          <w:cantSplit/>
        </w:trPr>
        <w:tc>
          <w:tcPr>
            <w:tcW w:w="1694" w:type="dxa"/>
          </w:tcPr>
          <w:p w14:paraId="695AFB70" w14:textId="77777777" w:rsidR="0051256D" w:rsidRDefault="00290C4E" w:rsidP="00270210">
            <w:pPr>
              <w:pStyle w:val="Koptekstklein"/>
            </w:pPr>
            <w:r>
              <w:t>Kenmerk</w:t>
            </w:r>
            <w:r w:rsidR="0051256D">
              <w:t>/ID</w:t>
            </w:r>
          </w:p>
        </w:tc>
        <w:sdt>
          <w:sdtPr>
            <w:rPr>
              <w:lang w:eastAsia="nl-NL"/>
            </w:rPr>
            <w:alias w:val="Waarde van de document-id"/>
            <w:tag w:val="_dlc_DocId"/>
            <w:id w:val="-1534488849"/>
            <w:placeholder>
              <w:docPart w:val="C1361C75D9354045A966962BB75ED06B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feef5865-a982-42aa-8640-9d4286765ef6' " w:xpath="/ns0:properties[1]/documentManagement[1]/ns4:_dlc_DocId[1]" w:storeItemID="{00000000-0000-0000-0000-000000000000}"/>
            <w:text/>
          </w:sdtPr>
          <w:sdtEndPr/>
          <w:sdtContent>
            <w:tc>
              <w:tcPr>
                <w:tcW w:w="2551" w:type="dxa"/>
              </w:tcPr>
              <w:p w14:paraId="626CE6BB" w14:textId="77777777" w:rsidR="0051256D" w:rsidRDefault="002528F6" w:rsidP="00270210">
                <w:pPr>
                  <w:rPr>
                    <w:lang w:eastAsia="nl-NL"/>
                  </w:rPr>
                </w:pPr>
                <w:r>
                  <w:rPr>
                    <w:lang w:eastAsia="nl-NL"/>
                  </w:rPr>
                  <w:t xml:space="preserve">     </w:t>
                </w:r>
              </w:p>
            </w:tc>
          </w:sdtContent>
        </w:sdt>
        <w:tc>
          <w:tcPr>
            <w:tcW w:w="142" w:type="dxa"/>
          </w:tcPr>
          <w:p w14:paraId="06DC751F" w14:textId="77777777" w:rsidR="0051256D" w:rsidRDefault="0051256D" w:rsidP="00270210">
            <w:pPr>
              <w:pStyle w:val="Koptekstklein"/>
            </w:pPr>
          </w:p>
        </w:tc>
        <w:tc>
          <w:tcPr>
            <w:tcW w:w="1559" w:type="dxa"/>
          </w:tcPr>
          <w:p w14:paraId="5285C9ED" w14:textId="77777777" w:rsidR="0051256D" w:rsidRDefault="00A546CC" w:rsidP="00270210">
            <w:pPr>
              <w:pStyle w:val="Koptekstklein"/>
            </w:pPr>
            <w:r>
              <w:t>Cluster</w:t>
            </w:r>
          </w:p>
        </w:tc>
        <w:tc>
          <w:tcPr>
            <w:tcW w:w="2552" w:type="dxa"/>
          </w:tcPr>
          <w:sdt>
            <w:sdtPr>
              <w:alias w:val="Cluster"/>
              <w:tag w:val="Cluster"/>
              <w:id w:val="1254930278"/>
              <w:lock w:val="sdtLocked"/>
              <w:placeholder>
                <w:docPart w:val="0E4DF22C2FF04038BFA15F348C976BDC"/>
              </w:placeholder>
              <w:showingPlcHdr/>
              <w:text/>
            </w:sdtPr>
            <w:sdtEndPr/>
            <w:sdtContent>
              <w:p w14:paraId="71A0749E" w14:textId="77777777" w:rsidR="0051256D" w:rsidRDefault="0051256D" w:rsidP="00270210">
                <w:r>
                  <w:rPr>
                    <w:rStyle w:val="Tekstvantijdelijkeaanduiding"/>
                  </w:rPr>
                  <w:t xml:space="preserve"> </w:t>
                </w:r>
              </w:p>
            </w:sdtContent>
          </w:sdt>
        </w:tc>
      </w:tr>
      <w:tr w:rsidR="0015727C" w14:paraId="55E04AC2" w14:textId="77777777" w:rsidTr="00270210">
        <w:trPr>
          <w:gridAfter w:val="1"/>
          <w:wAfter w:w="8" w:type="dxa"/>
          <w:cantSplit/>
        </w:trPr>
        <w:tc>
          <w:tcPr>
            <w:tcW w:w="1694" w:type="dxa"/>
          </w:tcPr>
          <w:p w14:paraId="1FC709A9" w14:textId="2DA73F0F" w:rsidR="0015727C" w:rsidRDefault="0015727C" w:rsidP="0015727C">
            <w:pPr>
              <w:pStyle w:val="Koptekstklein"/>
            </w:pPr>
            <w:r>
              <w:t>Onderwerp</w:t>
            </w:r>
            <w:r w:rsidR="00815679">
              <w:t xml:space="preserve"> </w:t>
            </w:r>
          </w:p>
        </w:tc>
        <w:tc>
          <w:tcPr>
            <w:tcW w:w="2551" w:type="dxa"/>
          </w:tcPr>
          <w:p w14:paraId="31CA59E2" w14:textId="77777777" w:rsidR="0015727C" w:rsidRDefault="0015727C" w:rsidP="0015727C">
            <w:pPr>
              <w:rPr>
                <w:noProof/>
              </w:rPr>
            </w:pPr>
          </w:p>
        </w:tc>
        <w:tc>
          <w:tcPr>
            <w:tcW w:w="142" w:type="dxa"/>
          </w:tcPr>
          <w:p w14:paraId="3AE70380" w14:textId="77777777" w:rsidR="0015727C" w:rsidRDefault="0015727C" w:rsidP="0015727C">
            <w:pPr>
              <w:pStyle w:val="Koptekstklein"/>
            </w:pPr>
          </w:p>
        </w:tc>
        <w:tc>
          <w:tcPr>
            <w:tcW w:w="1559" w:type="dxa"/>
          </w:tcPr>
          <w:p w14:paraId="4B7E1B84" w14:textId="77777777" w:rsidR="0015727C" w:rsidRDefault="0015727C" w:rsidP="0015727C">
            <w:pPr>
              <w:pStyle w:val="Koptekstklein"/>
            </w:pPr>
            <w:r>
              <w:t>Status</w:t>
            </w:r>
          </w:p>
        </w:tc>
        <w:tc>
          <w:tcPr>
            <w:tcW w:w="2552" w:type="dxa"/>
          </w:tcPr>
          <w:sdt>
            <w:sdtPr>
              <w:alias w:val="Status"/>
              <w:tag w:val="Status"/>
              <w:id w:val="-1134100590"/>
              <w:placeholder>
                <w:docPart w:val="F526F195859846DFA61AC99C5E52F1CB"/>
              </w:placeholder>
              <w:showingPlcHdr/>
              <w:text/>
            </w:sdtPr>
            <w:sdtEndPr/>
            <w:sdtContent>
              <w:p w14:paraId="3FF284E0" w14:textId="77777777" w:rsidR="0015727C" w:rsidRDefault="0015727C" w:rsidP="0015727C">
                <w:r>
                  <w:rPr>
                    <w:rStyle w:val="Tekstvantijdelijkeaanduiding"/>
                  </w:rPr>
                  <w:t xml:space="preserve"> </w:t>
                </w:r>
              </w:p>
            </w:sdtContent>
          </w:sdt>
        </w:tc>
      </w:tr>
      <w:tr w:rsidR="0015727C" w14:paraId="54D18457" w14:textId="77777777" w:rsidTr="00270210">
        <w:trPr>
          <w:gridAfter w:val="1"/>
          <w:wAfter w:w="8" w:type="dxa"/>
          <w:cantSplit/>
        </w:trPr>
        <w:tc>
          <w:tcPr>
            <w:tcW w:w="1694" w:type="dxa"/>
          </w:tcPr>
          <w:p w14:paraId="18A0D5F6" w14:textId="77777777" w:rsidR="0015727C" w:rsidRDefault="0015727C" w:rsidP="0015727C">
            <w:pPr>
              <w:pStyle w:val="Koptekstklein"/>
            </w:pPr>
            <w:r>
              <w:t>Bijlage(n)</w:t>
            </w:r>
          </w:p>
        </w:tc>
        <w:tc>
          <w:tcPr>
            <w:tcW w:w="2551" w:type="dxa"/>
          </w:tcPr>
          <w:sdt>
            <w:sdtPr>
              <w:rPr>
                <w:noProof/>
              </w:rPr>
              <w:alias w:val="Aantal bijlagen"/>
              <w:tag w:val="Aantal bijlagen"/>
              <w:id w:val="-214827875"/>
            </w:sdtPr>
            <w:sdtEndPr/>
            <w:sdtContent>
              <w:p w14:paraId="6D3CFDE7" w14:textId="77777777" w:rsidR="0015727C" w:rsidRDefault="0015727C" w:rsidP="0015727C">
                <w:pPr>
                  <w:rPr>
                    <w:noProof/>
                  </w:rPr>
                </w:pPr>
                <w:r>
                  <w:rPr>
                    <w:noProof/>
                  </w:rPr>
                  <w:t xml:space="preserve"> </w:t>
                </w:r>
              </w:p>
            </w:sdtContent>
          </w:sdt>
        </w:tc>
        <w:tc>
          <w:tcPr>
            <w:tcW w:w="142" w:type="dxa"/>
          </w:tcPr>
          <w:p w14:paraId="57E58851" w14:textId="77777777" w:rsidR="0015727C" w:rsidRDefault="0015727C" w:rsidP="0015727C">
            <w:pPr>
              <w:pStyle w:val="Koptekstklein"/>
            </w:pPr>
          </w:p>
        </w:tc>
        <w:tc>
          <w:tcPr>
            <w:tcW w:w="1559" w:type="dxa"/>
          </w:tcPr>
          <w:p w14:paraId="1BAB7FF1" w14:textId="77777777" w:rsidR="0015727C" w:rsidRDefault="0015727C" w:rsidP="0015727C">
            <w:pPr>
              <w:pStyle w:val="Koptekstklein"/>
            </w:pPr>
          </w:p>
        </w:tc>
        <w:tc>
          <w:tcPr>
            <w:tcW w:w="2552" w:type="dxa"/>
          </w:tcPr>
          <w:p w14:paraId="1D580556" w14:textId="77777777" w:rsidR="0015727C" w:rsidRDefault="0015727C" w:rsidP="0015727C"/>
        </w:tc>
      </w:tr>
    </w:tbl>
    <w:p w14:paraId="04CEDE1E" w14:textId="77777777" w:rsidR="00695DA9" w:rsidRPr="00695DA9" w:rsidRDefault="00695DA9" w:rsidP="00695DA9"/>
    <w:p w14:paraId="0F2BD694" w14:textId="77777777" w:rsidR="00603424" w:rsidRDefault="00603424" w:rsidP="00DB2BBC"/>
    <w:p w14:paraId="1FD3AFA7" w14:textId="77777777" w:rsidR="00270210" w:rsidRDefault="00270210" w:rsidP="00DB2BBC"/>
    <w:p w14:paraId="170662E0" w14:textId="77777777" w:rsidR="00270210" w:rsidRDefault="00270210" w:rsidP="00DB2BBC"/>
    <w:p w14:paraId="6B0BF09B" w14:textId="77777777" w:rsidR="001D7747" w:rsidRDefault="001D7747" w:rsidP="005423F1">
      <w:pPr>
        <w:spacing w:after="200" w:line="276" w:lineRule="auto"/>
      </w:pPr>
    </w:p>
    <w:p w14:paraId="127E6C05" w14:textId="3A9CFCFF" w:rsidR="00815679" w:rsidRDefault="00815679" w:rsidP="005423F1">
      <w:pPr>
        <w:spacing w:after="200" w:line="276" w:lineRule="auto"/>
        <w:rPr>
          <w:i/>
          <w:iCs/>
        </w:rPr>
      </w:pPr>
      <w:r>
        <w:t xml:space="preserve">Legenda bij </w:t>
      </w:r>
      <w:r>
        <w:rPr>
          <w:i/>
          <w:iCs/>
        </w:rPr>
        <w:t>Overpaden en inzetplaatsen.xlsx</w:t>
      </w:r>
    </w:p>
    <w:p w14:paraId="7CB39005" w14:textId="77777777" w:rsidR="00815679" w:rsidRDefault="00815679" w:rsidP="005423F1">
      <w:pPr>
        <w:spacing w:after="200" w:line="276" w:lineRule="auto"/>
      </w:pPr>
    </w:p>
    <w:p w14:paraId="7DEABDDF" w14:textId="59D5EAB6" w:rsidR="00505AA5" w:rsidRDefault="00505AA5" w:rsidP="005423F1">
      <w:pPr>
        <w:spacing w:after="200" w:line="276" w:lineRule="auto"/>
        <w:rPr>
          <w:b/>
          <w:bCs/>
        </w:rPr>
      </w:pPr>
      <w:r>
        <w:rPr>
          <w:b/>
          <w:bCs/>
        </w:rPr>
        <w:t>Functie</w:t>
      </w:r>
    </w:p>
    <w:p w14:paraId="7CC486C3" w14:textId="26D9C970" w:rsidR="00505AA5" w:rsidRDefault="00505AA5" w:rsidP="005423F1">
      <w:pPr>
        <w:spacing w:after="200" w:line="276" w:lineRule="auto"/>
      </w:pPr>
      <w:r>
        <w:t>In kolom AA (straat) is de functie opgenomen.</w:t>
      </w:r>
    </w:p>
    <w:p w14:paraId="182767D4" w14:textId="77777777" w:rsidR="00505AA5" w:rsidRPr="00505AA5" w:rsidRDefault="00505AA5" w:rsidP="005423F1">
      <w:pPr>
        <w:spacing w:after="200" w:line="276" w:lineRule="auto"/>
      </w:pPr>
    </w:p>
    <w:p w14:paraId="6345C815" w14:textId="528833EF" w:rsidR="00815679" w:rsidRDefault="00505AA5" w:rsidP="005423F1">
      <w:pPr>
        <w:spacing w:after="200" w:line="276" w:lineRule="auto"/>
      </w:pPr>
      <w:r>
        <w:t>Locatie en lengte</w:t>
      </w:r>
    </w:p>
    <w:p w14:paraId="17FFE3BC" w14:textId="77777777" w:rsidR="00505AA5" w:rsidRDefault="00505AA5" w:rsidP="005423F1">
      <w:pPr>
        <w:spacing w:after="200" w:line="276" w:lineRule="auto"/>
      </w:pPr>
      <w:r>
        <w:t xml:space="preserve">De locatie bestaat uit de </w:t>
      </w:r>
      <w:proofErr w:type="spellStart"/>
      <w:r>
        <w:t>geocode</w:t>
      </w:r>
      <w:proofErr w:type="spellEnd"/>
      <w:r>
        <w:t xml:space="preserve"> en spoornaam (kolom H: omschrijving).</w:t>
      </w:r>
    </w:p>
    <w:p w14:paraId="2462D2C7" w14:textId="26AAD902" w:rsidR="00505AA5" w:rsidRDefault="00505AA5" w:rsidP="005423F1">
      <w:pPr>
        <w:spacing w:after="200" w:line="276" w:lineRule="auto"/>
      </w:pPr>
      <w:r>
        <w:t xml:space="preserve">Startpunt, eindpunt en lengte zijn te vinden in kolommen AG-AH-AI </w:t>
      </w:r>
    </w:p>
    <w:p w14:paraId="7EBC2192" w14:textId="77777777" w:rsidR="00505AA5" w:rsidRDefault="00505AA5" w:rsidP="005423F1">
      <w:pPr>
        <w:spacing w:after="200" w:line="276" w:lineRule="auto"/>
      </w:pPr>
    </w:p>
    <w:p w14:paraId="280A0FFB" w14:textId="463CCD4D" w:rsidR="00505AA5" w:rsidRDefault="00505AA5" w:rsidP="005423F1">
      <w:pPr>
        <w:spacing w:after="200" w:line="276" w:lineRule="auto"/>
      </w:pPr>
      <w:r>
        <w:t>Leverancier en type</w:t>
      </w:r>
    </w:p>
    <w:p w14:paraId="0D0C7208" w14:textId="709DA8FD" w:rsidR="00505AA5" w:rsidRPr="00815679" w:rsidRDefault="00505AA5" w:rsidP="005423F1">
      <w:pPr>
        <w:spacing w:after="200" w:line="276" w:lineRule="auto"/>
      </w:pPr>
      <w:r>
        <w:t>Leverancier en type zijn te vinden in kolommen AW en BE</w:t>
      </w:r>
    </w:p>
    <w:sectPr w:rsidR="00505AA5" w:rsidRPr="00815679" w:rsidSect="00DE730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2" w:right="868" w:bottom="1400" w:left="2552" w:header="0" w:footer="60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814F8" w14:textId="77777777" w:rsidR="00815679" w:rsidRDefault="00815679" w:rsidP="00A66310">
      <w:pPr>
        <w:spacing w:line="240" w:lineRule="auto"/>
      </w:pPr>
      <w:r>
        <w:separator/>
      </w:r>
    </w:p>
  </w:endnote>
  <w:endnote w:type="continuationSeparator" w:id="0">
    <w:p w14:paraId="3DA58EB8" w14:textId="77777777" w:rsidR="00815679" w:rsidRDefault="00815679" w:rsidP="00A66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2E358" w14:textId="77777777" w:rsidR="00695DA9" w:rsidRPr="00B37C85" w:rsidRDefault="00A562F8" w:rsidP="008F0BBC">
    <w:pPr>
      <w:pStyle w:val="Koptekstklein"/>
      <w:rPr>
        <w:sz w:val="16"/>
        <w:szCs w:val="16"/>
      </w:rPr>
    </w:pPr>
    <w:r w:rsidRPr="00B37C85">
      <w:rPr>
        <w:sz w:val="16"/>
        <w:szCs w:val="16"/>
      </w:rPr>
      <w:t>ProRail B</w:t>
    </w:r>
    <w:r w:rsidR="001D7747">
      <w:rPr>
        <w:sz w:val="16"/>
        <w:szCs w:val="16"/>
      </w:rPr>
      <w:t>.</w:t>
    </w:r>
    <w:r w:rsidRPr="00B37C85">
      <w:rPr>
        <w:sz w:val="16"/>
        <w:szCs w:val="16"/>
      </w:rPr>
      <w:t>V</w:t>
    </w:r>
    <w:r w:rsidR="001D7747">
      <w:rPr>
        <w:sz w:val="16"/>
        <w:szCs w:val="16"/>
      </w:rPr>
      <w:t>.</w:t>
    </w:r>
    <w:r w:rsidRPr="00B37C85">
      <w:rPr>
        <w:sz w:val="16"/>
        <w:szCs w:val="16"/>
      </w:rPr>
      <w:t>, KvK 30124359</w:t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tab/>
    </w:r>
    <w:r w:rsidR="005423F1" w:rsidRPr="00B37C85">
      <w:rPr>
        <w:sz w:val="16"/>
        <w:szCs w:val="16"/>
      </w:rPr>
      <w:fldChar w:fldCharType="begin"/>
    </w:r>
    <w:r w:rsidR="005423F1" w:rsidRPr="00B37C85">
      <w:rPr>
        <w:sz w:val="16"/>
        <w:szCs w:val="16"/>
      </w:rPr>
      <w:instrText xml:space="preserve"> PAGE  \* Arabic  \* MERGEFORMAT </w:instrText>
    </w:r>
    <w:r w:rsidR="005423F1" w:rsidRPr="00B37C85">
      <w:rPr>
        <w:sz w:val="16"/>
        <w:szCs w:val="16"/>
      </w:rPr>
      <w:fldChar w:fldCharType="separate"/>
    </w:r>
    <w:r w:rsidR="00812EFA">
      <w:rPr>
        <w:sz w:val="16"/>
        <w:szCs w:val="16"/>
      </w:rPr>
      <w:t>1</w:t>
    </w:r>
    <w:r w:rsidR="005423F1" w:rsidRPr="00B37C85">
      <w:rPr>
        <w:sz w:val="16"/>
        <w:szCs w:val="16"/>
      </w:rPr>
      <w:fldChar w:fldCharType="end"/>
    </w:r>
    <w:r w:rsidR="005423F1" w:rsidRPr="00B37C85">
      <w:rPr>
        <w:sz w:val="16"/>
        <w:szCs w:val="16"/>
      </w:rPr>
      <w:t>/</w:t>
    </w:r>
    <w:r w:rsidR="00B37C85" w:rsidRPr="00B37C85">
      <w:rPr>
        <w:sz w:val="16"/>
        <w:szCs w:val="16"/>
      </w:rPr>
      <w:fldChar w:fldCharType="begin"/>
    </w:r>
    <w:r w:rsidR="00B37C85" w:rsidRPr="00B37C85">
      <w:rPr>
        <w:sz w:val="16"/>
        <w:szCs w:val="16"/>
      </w:rPr>
      <w:instrText xml:space="preserve"> NUMPAGES  \* Arabic  \* MERGEFORMAT </w:instrText>
    </w:r>
    <w:r w:rsidR="00B37C85" w:rsidRPr="00B37C85">
      <w:rPr>
        <w:sz w:val="16"/>
        <w:szCs w:val="16"/>
      </w:rPr>
      <w:fldChar w:fldCharType="separate"/>
    </w:r>
    <w:r w:rsidR="00812EFA">
      <w:rPr>
        <w:sz w:val="16"/>
        <w:szCs w:val="16"/>
      </w:rPr>
      <w:t>1</w:t>
    </w:r>
    <w:r w:rsidR="00B37C85" w:rsidRPr="00B37C85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51F7A" w14:textId="77777777" w:rsidR="002B62A4" w:rsidRDefault="00617025" w:rsidP="008B709A">
    <w:pPr>
      <w:pStyle w:val="Koptekstklein"/>
      <w:tabs>
        <w:tab w:val="left" w:pos="2595"/>
      </w:tabs>
    </w:pPr>
    <w:r>
      <w:t>ProRail BV, KvK 30124359</w:t>
    </w:r>
    <w:r w:rsidR="008B709A">
      <w:tab/>
    </w:r>
    <w:r w:rsidR="005423F1">
      <w:tab/>
    </w:r>
    <w:r w:rsidR="005423F1">
      <w:tab/>
    </w:r>
    <w:r w:rsidR="005423F1">
      <w:tab/>
    </w:r>
    <w:r w:rsidR="005423F1">
      <w:tab/>
    </w:r>
    <w:r w:rsidR="005423F1">
      <w:tab/>
    </w:r>
    <w:r w:rsidR="005423F1">
      <w:tab/>
    </w:r>
    <w:r w:rsidR="005423F1">
      <w:tab/>
    </w:r>
    <w:r w:rsidR="005423F1">
      <w:tab/>
    </w:r>
    <w:r w:rsidR="008B709A">
      <w:fldChar w:fldCharType="begin"/>
    </w:r>
    <w:r w:rsidR="008B709A">
      <w:instrText xml:space="preserve"> PAGE  \* Arabic  \* MERGEFORMAT </w:instrText>
    </w:r>
    <w:r w:rsidR="008B709A">
      <w:fldChar w:fldCharType="separate"/>
    </w:r>
    <w:r w:rsidR="005423F1">
      <w:t>1</w:t>
    </w:r>
    <w:r w:rsidR="008B709A">
      <w:fldChar w:fldCharType="end"/>
    </w:r>
    <w:r w:rsidR="005423F1">
      <w:t>/</w:t>
    </w:r>
    <w:r w:rsidR="00505AA5">
      <w:fldChar w:fldCharType="begin"/>
    </w:r>
    <w:r w:rsidR="00505AA5">
      <w:instrText xml:space="preserve"> NUMPAGES  \* Arabic  \* MERGEFORMAT </w:instrText>
    </w:r>
    <w:r w:rsidR="00505AA5">
      <w:fldChar w:fldCharType="separate"/>
    </w:r>
    <w:r w:rsidR="005423F1">
      <w:t>3</w:t>
    </w:r>
    <w:r w:rsidR="00505AA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A05C9" w14:textId="77777777" w:rsidR="00815679" w:rsidRDefault="00815679" w:rsidP="00A66310">
      <w:pPr>
        <w:spacing w:line="240" w:lineRule="auto"/>
      </w:pPr>
      <w:bookmarkStart w:id="0" w:name="_Hlk511657812"/>
      <w:bookmarkEnd w:id="0"/>
      <w:r>
        <w:separator/>
      </w:r>
    </w:p>
  </w:footnote>
  <w:footnote w:type="continuationSeparator" w:id="0">
    <w:p w14:paraId="0B259DDC" w14:textId="77777777" w:rsidR="00815679" w:rsidRDefault="00815679" w:rsidP="00A663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DEB88" w14:textId="77777777" w:rsidR="00695DA9" w:rsidRDefault="00FB3E70" w:rsidP="005423F1">
    <w:pPr>
      <w:spacing w:line="919" w:lineRule="exact"/>
      <w:ind w:left="-2552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270DD3F4" wp14:editId="5888EFB0">
          <wp:simplePos x="0" y="0"/>
          <wp:positionH relativeFrom="column">
            <wp:posOffset>-1637106</wp:posOffset>
          </wp:positionH>
          <wp:positionV relativeFrom="paragraph">
            <wp:posOffset>0</wp:posOffset>
          </wp:positionV>
          <wp:extent cx="7560000" cy="1262032"/>
          <wp:effectExtent l="0" t="0" r="3175" b="0"/>
          <wp:wrapNone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R_CS_LOGO1_DRUKWERK_STAAND_A4_CMYKverleng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620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216BA5" w14:textId="77777777" w:rsidR="00FB3E70" w:rsidRDefault="00FB3E70" w:rsidP="005423F1">
    <w:pPr>
      <w:spacing w:line="919" w:lineRule="exact"/>
      <w:ind w:left="-255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4D9D" w14:textId="77777777" w:rsidR="00695DA9" w:rsidRDefault="00DE730C" w:rsidP="008B709A">
    <w:pPr>
      <w:pStyle w:val="Koptekst"/>
      <w:ind w:left="-2552" w:right="-784"/>
    </w:pPr>
    <w:r w:rsidRPr="00DE730C">
      <w:rPr>
        <w:noProof/>
      </w:rPr>
      <w:drawing>
        <wp:anchor distT="0" distB="0" distL="114300" distR="114300" simplePos="0" relativeHeight="251662336" behindDoc="0" locked="0" layoutInCell="1" allowOverlap="1" wp14:anchorId="186007AF" wp14:editId="371388C3">
          <wp:simplePos x="0" y="0"/>
          <wp:positionH relativeFrom="column">
            <wp:posOffset>-1617990</wp:posOffset>
          </wp:positionH>
          <wp:positionV relativeFrom="paragraph">
            <wp:posOffset>0</wp:posOffset>
          </wp:positionV>
          <wp:extent cx="7560000" cy="1262032"/>
          <wp:effectExtent l="0" t="0" r="3175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R_CS_LOGO1_DRUKWERK_STAAND_A4_CMYKverleng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620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97585" w14:textId="77777777" w:rsidR="00695DA9" w:rsidRDefault="00695DA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679"/>
    <w:rsid w:val="000140D5"/>
    <w:rsid w:val="00017E64"/>
    <w:rsid w:val="00023705"/>
    <w:rsid w:val="0002446A"/>
    <w:rsid w:val="000247E8"/>
    <w:rsid w:val="000306A5"/>
    <w:rsid w:val="00043C87"/>
    <w:rsid w:val="00062AB9"/>
    <w:rsid w:val="00084BBC"/>
    <w:rsid w:val="000A478A"/>
    <w:rsid w:val="000F33DA"/>
    <w:rsid w:val="00140A63"/>
    <w:rsid w:val="0015727C"/>
    <w:rsid w:val="00163CEB"/>
    <w:rsid w:val="00164B4A"/>
    <w:rsid w:val="00180ED2"/>
    <w:rsid w:val="001940FE"/>
    <w:rsid w:val="001D7747"/>
    <w:rsid w:val="001E1624"/>
    <w:rsid w:val="001E4875"/>
    <w:rsid w:val="002528F6"/>
    <w:rsid w:val="0026129C"/>
    <w:rsid w:val="00270210"/>
    <w:rsid w:val="00274381"/>
    <w:rsid w:val="00290C4E"/>
    <w:rsid w:val="002B62A4"/>
    <w:rsid w:val="00344EC2"/>
    <w:rsid w:val="0037024E"/>
    <w:rsid w:val="0037226A"/>
    <w:rsid w:val="00382940"/>
    <w:rsid w:val="003A077F"/>
    <w:rsid w:val="00484F10"/>
    <w:rsid w:val="004B6DC1"/>
    <w:rsid w:val="004C52CE"/>
    <w:rsid w:val="004D28D1"/>
    <w:rsid w:val="004E53DF"/>
    <w:rsid w:val="004F58B7"/>
    <w:rsid w:val="00505AA5"/>
    <w:rsid w:val="0051256D"/>
    <w:rsid w:val="005136FE"/>
    <w:rsid w:val="005423F1"/>
    <w:rsid w:val="00603424"/>
    <w:rsid w:val="00617025"/>
    <w:rsid w:val="00695DA9"/>
    <w:rsid w:val="006A17D6"/>
    <w:rsid w:val="006B0BBC"/>
    <w:rsid w:val="006D0374"/>
    <w:rsid w:val="00705C67"/>
    <w:rsid w:val="00705D6B"/>
    <w:rsid w:val="00726AC7"/>
    <w:rsid w:val="007476B5"/>
    <w:rsid w:val="007600DC"/>
    <w:rsid w:val="00763435"/>
    <w:rsid w:val="00765892"/>
    <w:rsid w:val="007B0152"/>
    <w:rsid w:val="00803879"/>
    <w:rsid w:val="00804759"/>
    <w:rsid w:val="00812EFA"/>
    <w:rsid w:val="00815679"/>
    <w:rsid w:val="00822D8C"/>
    <w:rsid w:val="00824D15"/>
    <w:rsid w:val="00855239"/>
    <w:rsid w:val="00856E39"/>
    <w:rsid w:val="008650AA"/>
    <w:rsid w:val="00866E45"/>
    <w:rsid w:val="00871983"/>
    <w:rsid w:val="00886C00"/>
    <w:rsid w:val="00897F6F"/>
    <w:rsid w:val="008B709A"/>
    <w:rsid w:val="008D332E"/>
    <w:rsid w:val="008F0BBC"/>
    <w:rsid w:val="008F0BC2"/>
    <w:rsid w:val="009848C0"/>
    <w:rsid w:val="009A5F39"/>
    <w:rsid w:val="009E55FA"/>
    <w:rsid w:val="00A03A50"/>
    <w:rsid w:val="00A13CE6"/>
    <w:rsid w:val="00A45A08"/>
    <w:rsid w:val="00A546CC"/>
    <w:rsid w:val="00A562F8"/>
    <w:rsid w:val="00A6414D"/>
    <w:rsid w:val="00A66310"/>
    <w:rsid w:val="00A81BC3"/>
    <w:rsid w:val="00AB1255"/>
    <w:rsid w:val="00B0522F"/>
    <w:rsid w:val="00B17508"/>
    <w:rsid w:val="00B37C85"/>
    <w:rsid w:val="00B666A6"/>
    <w:rsid w:val="00BC1A61"/>
    <w:rsid w:val="00BE6BAB"/>
    <w:rsid w:val="00C23A89"/>
    <w:rsid w:val="00C31516"/>
    <w:rsid w:val="00C47F6F"/>
    <w:rsid w:val="00C87FD3"/>
    <w:rsid w:val="00CC6C09"/>
    <w:rsid w:val="00D07F0C"/>
    <w:rsid w:val="00D17C7D"/>
    <w:rsid w:val="00DB2BBC"/>
    <w:rsid w:val="00DC2B53"/>
    <w:rsid w:val="00DC38DF"/>
    <w:rsid w:val="00DE730C"/>
    <w:rsid w:val="00E06091"/>
    <w:rsid w:val="00E6697A"/>
    <w:rsid w:val="00E71F60"/>
    <w:rsid w:val="00EA6C2A"/>
    <w:rsid w:val="00EE3542"/>
    <w:rsid w:val="00F01018"/>
    <w:rsid w:val="00F30F96"/>
    <w:rsid w:val="00F33284"/>
    <w:rsid w:val="00F85918"/>
    <w:rsid w:val="00F9194D"/>
    <w:rsid w:val="00FB3E70"/>
    <w:rsid w:val="00FC723B"/>
    <w:rsid w:val="00FD0FB8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99913"/>
  <w15:docId w15:val="{E49A55C7-5125-4630-921D-5E569E1CB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7F0C"/>
    <w:pPr>
      <w:spacing w:after="0" w:line="240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D07F0C"/>
    <w:pPr>
      <w:keepNext/>
      <w:keepLines/>
      <w:spacing w:before="240" w:after="12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07F0C"/>
    <w:pPr>
      <w:keepNext/>
      <w:keepLines/>
      <w:spacing w:before="120"/>
      <w:outlineLvl w:val="1"/>
    </w:pPr>
    <w:rPr>
      <w:rFonts w:eastAsiaTheme="majorEastAsia" w:cstheme="majorBidi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743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4381"/>
    <w:rPr>
      <w:rFonts w:ascii="Tahoma" w:hAnsi="Tahoma" w:cs="Tahoma"/>
      <w:sz w:val="16"/>
      <w:szCs w:val="1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07F0C"/>
    <w:rPr>
      <w:rFonts w:ascii="Arial" w:eastAsiaTheme="majorEastAsia" w:hAnsi="Arial" w:cstheme="majorBidi"/>
      <w:b/>
      <w:bCs/>
      <w:sz w:val="20"/>
      <w:szCs w:val="26"/>
    </w:rPr>
  </w:style>
  <w:style w:type="paragraph" w:customStyle="1" w:styleId="Koptekstklein">
    <w:name w:val="Koptekst klein"/>
    <w:basedOn w:val="Standaard"/>
    <w:qFormat/>
    <w:rsid w:val="00DB2BBC"/>
    <w:pPr>
      <w:spacing w:line="240" w:lineRule="exact"/>
      <w:ind w:right="284"/>
    </w:pPr>
    <w:rPr>
      <w:rFonts w:eastAsia="Times New Roman" w:cs="Times New Roman"/>
      <w:noProof/>
      <w:sz w:val="14"/>
      <w:szCs w:val="1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D07F0C"/>
    <w:rPr>
      <w:rFonts w:ascii="Arial" w:eastAsiaTheme="majorEastAsia" w:hAnsi="Arial" w:cstheme="majorBidi"/>
      <w:b/>
      <w:bCs/>
      <w:sz w:val="24"/>
      <w:szCs w:val="28"/>
    </w:rPr>
  </w:style>
  <w:style w:type="paragraph" w:styleId="Koptekst">
    <w:name w:val="header"/>
    <w:basedOn w:val="Standaard"/>
    <w:link w:val="KoptekstChar"/>
    <w:unhideWhenUsed/>
    <w:rsid w:val="00DB2BB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B2BBC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DB2BB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B2BBC"/>
    <w:rPr>
      <w:rFonts w:ascii="Arial" w:hAnsi="Arial"/>
      <w:sz w:val="20"/>
    </w:rPr>
  </w:style>
  <w:style w:type="character" w:customStyle="1" w:styleId="Referentiekopje">
    <w:name w:val="Referentiekopje"/>
    <w:rsid w:val="00DB2BBC"/>
    <w:rPr>
      <w:rFonts w:ascii="Arial" w:hAnsi="Arial"/>
      <w:sz w:val="14"/>
      <w:lang w:val="nl-NL"/>
    </w:rPr>
  </w:style>
  <w:style w:type="paragraph" w:customStyle="1" w:styleId="Adresregel">
    <w:name w:val="Adresregel"/>
    <w:rsid w:val="00DB2BBC"/>
    <w:pPr>
      <w:spacing w:after="0" w:line="240" w:lineRule="exact"/>
      <w:ind w:right="284"/>
      <w:jc w:val="right"/>
    </w:pPr>
    <w:rPr>
      <w:rFonts w:ascii="Arial" w:eastAsia="Times New Roman" w:hAnsi="Arial" w:cs="Times New Roman"/>
      <w:noProof/>
      <w:sz w:val="14"/>
      <w:szCs w:val="14"/>
      <w:lang w:eastAsia="nl-NL"/>
    </w:rPr>
  </w:style>
  <w:style w:type="character" w:customStyle="1" w:styleId="Adresregelkopje">
    <w:name w:val="Adresregelkopje"/>
    <w:rsid w:val="00DB2BBC"/>
    <w:rPr>
      <w:rFonts w:ascii="Arial" w:hAnsi="Arial"/>
      <w:b/>
      <w:lang w:val="nl-NL"/>
    </w:rPr>
  </w:style>
  <w:style w:type="paragraph" w:customStyle="1" w:styleId="ModelTitel">
    <w:name w:val="ModelTitel"/>
    <w:rsid w:val="00DB2BBC"/>
    <w:pPr>
      <w:spacing w:after="0" w:line="480" w:lineRule="exact"/>
    </w:pPr>
    <w:rPr>
      <w:rFonts w:ascii="Arial" w:eastAsia="Times New Roman" w:hAnsi="Arial" w:cs="Times New Roman"/>
      <w:b/>
      <w:noProof/>
      <w:spacing w:val="4"/>
      <w:szCs w:val="20"/>
      <w:lang w:eastAsia="nl-NL"/>
    </w:rPr>
  </w:style>
  <w:style w:type="paragraph" w:customStyle="1" w:styleId="ReferentieItem">
    <w:name w:val="ReferentieItem"/>
    <w:link w:val="ReferentieItemChar"/>
    <w:rsid w:val="00DB2BBC"/>
    <w:pPr>
      <w:spacing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DB2BBC"/>
    <w:rPr>
      <w:color w:val="808080"/>
      <w:lang w:val="nl-NL"/>
    </w:rPr>
  </w:style>
  <w:style w:type="character" w:customStyle="1" w:styleId="ReferentieItemChar">
    <w:name w:val="ReferentieItem Char"/>
    <w:basedOn w:val="Standaardalinea-lettertype"/>
    <w:link w:val="ReferentieItem"/>
    <w:rsid w:val="00DB2BBC"/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52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5239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5239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52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523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4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172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29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050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60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09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051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49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99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854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657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rorailbv.sharepoint.com/sites/ProRailSjablonen/ProRail%20Algemeen/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048E56DB4A44B89D8999FFA4DB01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08064D-9468-478B-A477-FD28EC0EA213}"/>
      </w:docPartPr>
      <w:docPartBody>
        <w:p w:rsidR="0089119B" w:rsidRDefault="0089119B">
          <w:pPr>
            <w:pStyle w:val="80048E56DB4A44B89D8999FFA4DB0109"/>
          </w:pPr>
          <w:r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6004C011E1284860B4A777A2963EB8E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53B9D5-8B89-4E6F-99C0-654ABDF002C8}"/>
      </w:docPartPr>
      <w:docPartBody>
        <w:p w:rsidR="0089119B" w:rsidRDefault="0089119B">
          <w:pPr>
            <w:pStyle w:val="6004C011E1284860B4A777A2963EB8E3"/>
          </w:pPr>
          <w:r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7DCC98AB5C2A4032A5021DBF83CBDF9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55942FE-E2C4-4C39-B471-87F78ECDB62B}"/>
      </w:docPartPr>
      <w:docPartBody>
        <w:p w:rsidR="0089119B" w:rsidRDefault="0089119B">
          <w:pPr>
            <w:pStyle w:val="7DCC98AB5C2A4032A5021DBF83CBDF9A"/>
          </w:pPr>
          <w:r>
            <w:t xml:space="preserve"> </w:t>
          </w:r>
        </w:p>
      </w:docPartBody>
    </w:docPart>
    <w:docPart>
      <w:docPartPr>
        <w:name w:val="BC0319D990D44C84ACDC27CD93CD8F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6192F6D-CED6-4360-ADD0-7AF8D2FCE698}"/>
      </w:docPartPr>
      <w:docPartBody>
        <w:p w:rsidR="0089119B" w:rsidRDefault="0089119B">
          <w:pPr>
            <w:pStyle w:val="BC0319D990D44C84ACDC27CD93CD8F87"/>
          </w:pPr>
          <w:r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C1361C75D9354045A966962BB75ED06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41E9011-4868-4A6F-A679-4749626CFC39}"/>
      </w:docPartPr>
      <w:docPartBody>
        <w:p w:rsidR="0089119B" w:rsidRDefault="0089119B">
          <w:pPr>
            <w:pStyle w:val="C1361C75D9354045A966962BB75ED06B"/>
          </w:pPr>
          <w:r>
            <w:t xml:space="preserve">     </w:t>
          </w:r>
        </w:p>
      </w:docPartBody>
    </w:docPart>
    <w:docPart>
      <w:docPartPr>
        <w:name w:val="0E4DF22C2FF04038BFA15F348C976B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4E8198-A4F8-4FFE-8A35-DE844995B8AC}"/>
      </w:docPartPr>
      <w:docPartBody>
        <w:p w:rsidR="0089119B" w:rsidRDefault="0089119B">
          <w:pPr>
            <w:pStyle w:val="0E4DF22C2FF04038BFA15F348C976BDC"/>
          </w:pPr>
          <w:r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F526F195859846DFA61AC99C5E52F1C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E6B5855-E30C-400D-85E1-1E3C42228D39}"/>
      </w:docPartPr>
      <w:docPartBody>
        <w:p w:rsidR="0089119B" w:rsidRDefault="0089119B">
          <w:pPr>
            <w:pStyle w:val="F526F195859846DFA61AC99C5E52F1CB"/>
          </w:pPr>
          <w:r>
            <w:rPr>
              <w:rStyle w:val="Tekstvantijdelijkeaanduiding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19B"/>
    <w:rsid w:val="004B6DC1"/>
    <w:rsid w:val="0089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  <w:lang w:val="nl-NL"/>
    </w:rPr>
  </w:style>
  <w:style w:type="paragraph" w:customStyle="1" w:styleId="80048E56DB4A44B89D8999FFA4DB0109">
    <w:name w:val="80048E56DB4A44B89D8999FFA4DB0109"/>
  </w:style>
  <w:style w:type="paragraph" w:customStyle="1" w:styleId="6004C011E1284860B4A777A2963EB8E3">
    <w:name w:val="6004C011E1284860B4A777A2963EB8E3"/>
  </w:style>
  <w:style w:type="paragraph" w:customStyle="1" w:styleId="7DCC98AB5C2A4032A5021DBF83CBDF9A">
    <w:name w:val="7DCC98AB5C2A4032A5021DBF83CBDF9A"/>
  </w:style>
  <w:style w:type="paragraph" w:customStyle="1" w:styleId="BC0319D990D44C84ACDC27CD93CD8F87">
    <w:name w:val="BC0319D990D44C84ACDC27CD93CD8F87"/>
  </w:style>
  <w:style w:type="paragraph" w:customStyle="1" w:styleId="C1361C75D9354045A966962BB75ED06B">
    <w:name w:val="C1361C75D9354045A966962BB75ED06B"/>
  </w:style>
  <w:style w:type="paragraph" w:customStyle="1" w:styleId="0E4DF22C2FF04038BFA15F348C976BDC">
    <w:name w:val="0E4DF22C2FF04038BFA15F348C976BDC"/>
  </w:style>
  <w:style w:type="paragraph" w:customStyle="1" w:styleId="F526F195859846DFA61AC99C5E52F1CB">
    <w:name w:val="F526F195859846DFA61AC99C5E52F1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8BA6576FF4A94EB47B9AC0D0ECABD3" ma:contentTypeVersion="6" ma:contentTypeDescription="Een nieuw document maken." ma:contentTypeScope="" ma:versionID="733407c6e465fb2c337acc21eaa7eabb">
  <xsd:schema xmlns:xsd="http://www.w3.org/2001/XMLSchema" xmlns:xs="http://www.w3.org/2001/XMLSchema" xmlns:p="http://schemas.microsoft.com/office/2006/metadata/properties" xmlns:ns2="d04a1c4c-6460-41c3-a9dc-82f9c199ec1d" xmlns:ns3="712b8b59-f94d-4d52-81a1-b58c97c77e4f" targetNamespace="http://schemas.microsoft.com/office/2006/metadata/properties" ma:root="true" ma:fieldsID="74e20d86cd65a6117dbb96031d8158d3" ns2:_="" ns3:_="">
    <xsd:import namespace="d04a1c4c-6460-41c3-a9dc-82f9c199ec1d"/>
    <xsd:import namespace="712b8b59-f94d-4d52-81a1-b58c97c77e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a1c4c-6460-41c3-a9dc-82f9c199e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b8b59-f94d-4d52-81a1-b58c97c77e4f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2b8b59-f94d-4d52-81a1-b58c97c77e4f">CS01ADEDD32-598982800-6</_dlc_DocId>
    <_dlc_DocIdUrl xmlns="712b8b59-f94d-4d52-81a1-b58c97c77e4f">
      <Url>https://prorailbv.sharepoint.com/sites/ProRailSjablonen/_layouts/15/DocIdRedir.aspx?ID=CS01ADEDD32-598982800-6</Url>
      <Description>CS01ADEDD32-598982800-6</Description>
    </_dlc_DocIdUrl>
  </documentManagement>
</p:properties>
</file>

<file path=customXml/itemProps1.xml><?xml version="1.0" encoding="utf-8"?>
<ds:datastoreItem xmlns:ds="http://schemas.openxmlformats.org/officeDocument/2006/customXml" ds:itemID="{5FF234A6-8B78-486A-8168-158BECCBB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a1c4c-6460-41c3-a9dc-82f9c199ec1d"/>
    <ds:schemaRef ds:uri="712b8b59-f94d-4d52-81a1-b58c97c77e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553B6-930D-4776-9F70-AC61E018EB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F25805-F1DC-44E0-AB92-CFAAD46F69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AD3C3D-B8BF-458B-BE0C-0E42717158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832488-6A95-481B-9718-1F7E28EBE7FB}">
  <ds:schemaRefs>
    <ds:schemaRef ds:uri="http://schemas.microsoft.com/office/2006/metadata/properties"/>
    <ds:schemaRef ds:uri="http://schemas.microsoft.com/office/infopath/2007/PartnerControls"/>
    <ds:schemaRef ds:uri="712b8b59-f94d-4d52-81a1-b58c97c77e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28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Schotsman, B. (Bart)</dc:creator>
  <cp:lastModifiedBy>Schotsman, B. (Bart)</cp:lastModifiedBy>
  <cp:revision>1</cp:revision>
  <dcterms:created xsi:type="dcterms:W3CDTF">2025-01-29T10:28:00Z</dcterms:created>
  <dcterms:modified xsi:type="dcterms:W3CDTF">2025-01-29T10:56:00Z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0x010100E28BA6576FF4A94EB47B9AC0D0ECABD3</vt:lpwstr>
  </property>
  <property fmtid="{D5CDD505-2E9C-101B-9397-08002B2CF9AE}" pid="3" name="_dlc_DocIdItemGuid">
    <vt:lpwstr>30d40c01-5f5f-4e33-87da-b0c83bcee1ce</vt:lpwstr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2021-04-23T14:50:06Z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73437327-9870-4264-b035-0000680d6377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Order">
    <vt:r8>100</vt:r8>
  </property>
  <property fmtid="{D5CDD505-2E9C-101B-9397-08002B2CF9AE}" pid="12" name="MediaServiceImageTags">
    <vt:lpwstr/>
  </property>
</Properties>
</file>